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8CD" w:rsidRDefault="00BA38CD" w:rsidP="00BA38CD">
      <w:pPr>
        <w:pStyle w:val="NoSpacing"/>
      </w:pPr>
      <w:r>
        <w:rPr>
          <w:u w:val="single"/>
        </w:rPr>
        <w:t>John FEROUR</w:t>
      </w:r>
      <w:r>
        <w:t xml:space="preserve">        </w:t>
      </w:r>
      <w:r>
        <w:t>(fl.1423)</w:t>
      </w:r>
    </w:p>
    <w:p w:rsidR="00BA38CD" w:rsidRDefault="00BA38CD" w:rsidP="00BA38CD">
      <w:pPr>
        <w:pStyle w:val="NoSpacing"/>
      </w:pPr>
      <w:r>
        <w:t>of Newmarket, Suffolk.</w:t>
      </w:r>
    </w:p>
    <w:p w:rsidR="00BA38CD" w:rsidRDefault="00BA38CD" w:rsidP="00BA38CD">
      <w:pPr>
        <w:pStyle w:val="NoSpacing"/>
      </w:pPr>
    </w:p>
    <w:p w:rsidR="00BA38CD" w:rsidRDefault="00BA38CD" w:rsidP="00BA38CD">
      <w:pPr>
        <w:pStyle w:val="NoSpacing"/>
      </w:pPr>
    </w:p>
    <w:p w:rsidR="00BA38CD" w:rsidRDefault="00BA38CD" w:rsidP="00BA38CD">
      <w:pPr>
        <w:pStyle w:val="NoSpacing"/>
      </w:pPr>
      <w:r>
        <w:t>27 Sep.1423</w:t>
      </w:r>
      <w:r>
        <w:tab/>
        <w:t>He was a juror on the inquisition devene</w:t>
      </w:r>
      <w:r>
        <w:t>runt held in Newmarket</w:t>
      </w:r>
      <w:bookmarkStart w:id="0" w:name="_GoBack"/>
      <w:bookmarkEnd w:id="0"/>
    </w:p>
    <w:p w:rsidR="00BA38CD" w:rsidRDefault="00BA38CD" w:rsidP="00BA38CD">
      <w:pPr>
        <w:pStyle w:val="NoSpacing"/>
      </w:pPr>
      <w:r>
        <w:tab/>
      </w:r>
      <w:r>
        <w:tab/>
        <w:t>into lands of the late Sir Philip Seyntclere(q.v.).</w:t>
      </w:r>
    </w:p>
    <w:p w:rsidR="00BA38CD" w:rsidRDefault="00BA38CD" w:rsidP="00BA38CD">
      <w:pPr>
        <w:pStyle w:val="NoSpacing"/>
      </w:pPr>
      <w:r>
        <w:tab/>
      </w:r>
      <w:r>
        <w:tab/>
        <w:t>(www.inquisitionspostmortem.ac.uk  ref. eCIPM 22-71)</w:t>
      </w:r>
    </w:p>
    <w:p w:rsidR="00BA38CD" w:rsidRDefault="00BA38CD" w:rsidP="00BA38CD">
      <w:pPr>
        <w:pStyle w:val="NoSpacing"/>
      </w:pPr>
      <w:r>
        <w:t>27 Sep.</w:t>
      </w:r>
      <w:r>
        <w:tab/>
        <w:t>He was a juror on the inquisition mandamus held in Newmarket into lands</w:t>
      </w:r>
    </w:p>
    <w:p w:rsidR="00BA38CD" w:rsidRDefault="00BA38CD" w:rsidP="00BA38CD">
      <w:pPr>
        <w:pStyle w:val="NoSpacing"/>
      </w:pPr>
      <w:r>
        <w:tab/>
      </w:r>
      <w:r>
        <w:tab/>
        <w:t>of the late Margaret Seyntclere(q.v.).</w:t>
      </w:r>
    </w:p>
    <w:p w:rsidR="00BA38CD" w:rsidRDefault="00BA38CD" w:rsidP="00BA38CD">
      <w:pPr>
        <w:pStyle w:val="NoSpacing"/>
      </w:pPr>
      <w:r>
        <w:tab/>
      </w:r>
      <w:r>
        <w:tab/>
        <w:t>(www.inquisitionspostmortem.ac.uk  ref. eCIPM 22-85)</w:t>
      </w:r>
    </w:p>
    <w:p w:rsidR="00BA38CD" w:rsidRDefault="00BA38CD" w:rsidP="00BA38CD">
      <w:pPr>
        <w:pStyle w:val="NoSpacing"/>
      </w:pPr>
    </w:p>
    <w:p w:rsidR="00BA38CD" w:rsidRDefault="00BA38CD" w:rsidP="00BA38CD">
      <w:pPr>
        <w:pStyle w:val="NoSpacing"/>
      </w:pPr>
    </w:p>
    <w:p w:rsidR="00BA38CD" w:rsidRPr="009A4487" w:rsidRDefault="00BA38CD" w:rsidP="00BA38CD">
      <w:pPr>
        <w:pStyle w:val="NoSpacing"/>
      </w:pPr>
      <w:r>
        <w:t>26 December 2016</w:t>
      </w:r>
    </w:p>
    <w:p w:rsidR="006B2F86" w:rsidRPr="00BA38CD" w:rsidRDefault="00BA38CD" w:rsidP="00E71FC3">
      <w:pPr>
        <w:pStyle w:val="NoSpacing"/>
      </w:pPr>
    </w:p>
    <w:sectPr w:rsidR="006B2F86" w:rsidRPr="00BA38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8CD" w:rsidRDefault="00BA38CD" w:rsidP="00E71FC3">
      <w:pPr>
        <w:spacing w:after="0" w:line="240" w:lineRule="auto"/>
      </w:pPr>
      <w:r>
        <w:separator/>
      </w:r>
    </w:p>
  </w:endnote>
  <w:endnote w:type="continuationSeparator" w:id="0">
    <w:p w:rsidR="00BA38CD" w:rsidRDefault="00BA38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8CD" w:rsidRDefault="00BA38CD" w:rsidP="00E71FC3">
      <w:pPr>
        <w:spacing w:after="0" w:line="240" w:lineRule="auto"/>
      </w:pPr>
      <w:r>
        <w:separator/>
      </w:r>
    </w:p>
  </w:footnote>
  <w:footnote w:type="continuationSeparator" w:id="0">
    <w:p w:rsidR="00BA38CD" w:rsidRDefault="00BA38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8CD"/>
    <w:rsid w:val="001A7C09"/>
    <w:rsid w:val="00733BE7"/>
    <w:rsid w:val="00AB52E8"/>
    <w:rsid w:val="00B16D3F"/>
    <w:rsid w:val="00BA38C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94F17"/>
  <w15:chartTrackingRefBased/>
  <w15:docId w15:val="{CBFE2F58-7F0E-4CA9-BE25-AE9D8660A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2016-12-26T20:32:00Z</dcterms:created>
  <dcterms:modified xsi:type="dcterms:W3CDTF">2016-12-26T20:33:00Z</dcterms:modified>
</cp:coreProperties>
</file>